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117A4" w14:textId="77777777" w:rsidR="00A42328" w:rsidRDefault="00A42328" w:rsidP="00A4232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SWYNHAN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fl.1493)</w:t>
      </w:r>
    </w:p>
    <w:p w14:paraId="63F4B8D5" w14:textId="77777777" w:rsidR="00A42328" w:rsidRDefault="00A42328" w:rsidP="00A4232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Maidstone</w:t>
      </w:r>
      <w:proofErr w:type="spellEnd"/>
      <w:r>
        <w:rPr>
          <w:rFonts w:cs="Times New Roman"/>
          <w:szCs w:val="24"/>
        </w:rPr>
        <w:t>. Kent.</w:t>
      </w:r>
    </w:p>
    <w:p w14:paraId="3E639D71" w14:textId="77777777" w:rsidR="00A42328" w:rsidRDefault="00A42328" w:rsidP="00A42328">
      <w:pPr>
        <w:pStyle w:val="NoSpacing"/>
        <w:jc w:val="both"/>
        <w:rPr>
          <w:rFonts w:cs="Times New Roman"/>
          <w:szCs w:val="24"/>
        </w:rPr>
      </w:pPr>
    </w:p>
    <w:p w14:paraId="0E9BDEA2" w14:textId="77777777" w:rsidR="00A42328" w:rsidRDefault="00A42328" w:rsidP="00A42328">
      <w:pPr>
        <w:pStyle w:val="NoSpacing"/>
        <w:jc w:val="both"/>
        <w:rPr>
          <w:rFonts w:cs="Times New Roman"/>
          <w:szCs w:val="24"/>
        </w:rPr>
      </w:pPr>
    </w:p>
    <w:p w14:paraId="0CB89385" w14:textId="77777777" w:rsidR="00A42328" w:rsidRDefault="00A42328" w:rsidP="00A4232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Jan.1493</w:t>
      </w:r>
      <w:r>
        <w:rPr>
          <w:rFonts w:cs="Times New Roman"/>
          <w:szCs w:val="24"/>
        </w:rPr>
        <w:tab/>
        <w:t>He made his Will.</w:t>
      </w:r>
    </w:p>
    <w:p w14:paraId="1FFFFE4E" w14:textId="77777777" w:rsidR="00A42328" w:rsidRDefault="00A42328" w:rsidP="00A4232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755AC">
          <w:rPr>
            <w:rStyle w:val="Hyperlink"/>
            <w:rFonts w:cs="Times New Roman"/>
            <w:szCs w:val="24"/>
          </w:rPr>
          <w:t>https://www.kentarchaeology.org.uk/Research/Libr/Wills/NameOrder/S.htm</w:t>
        </w:r>
      </w:hyperlink>
      <w:r>
        <w:rPr>
          <w:rFonts w:cs="Times New Roman"/>
          <w:szCs w:val="24"/>
        </w:rPr>
        <w:t>)</w:t>
      </w:r>
    </w:p>
    <w:p w14:paraId="3ACBB786" w14:textId="77777777" w:rsidR="00A42328" w:rsidRDefault="00A42328" w:rsidP="00A42328">
      <w:pPr>
        <w:pStyle w:val="NoSpacing"/>
        <w:jc w:val="both"/>
        <w:rPr>
          <w:rFonts w:cs="Times New Roman"/>
          <w:szCs w:val="24"/>
        </w:rPr>
      </w:pPr>
    </w:p>
    <w:p w14:paraId="344C6A92" w14:textId="77777777" w:rsidR="00A42328" w:rsidRDefault="00A42328" w:rsidP="00A42328">
      <w:pPr>
        <w:pStyle w:val="NoSpacing"/>
        <w:jc w:val="both"/>
        <w:rPr>
          <w:rFonts w:cs="Times New Roman"/>
          <w:szCs w:val="24"/>
        </w:rPr>
      </w:pPr>
    </w:p>
    <w:p w14:paraId="72A1232D" w14:textId="77777777" w:rsidR="00A42328" w:rsidRDefault="00A42328" w:rsidP="00A4232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23 July 2022</w:t>
      </w:r>
    </w:p>
    <w:p w14:paraId="729397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9B199" w14:textId="77777777" w:rsidR="00A42328" w:rsidRDefault="00A42328" w:rsidP="009139A6">
      <w:r>
        <w:separator/>
      </w:r>
    </w:p>
  </w:endnote>
  <w:endnote w:type="continuationSeparator" w:id="0">
    <w:p w14:paraId="2FD4569C" w14:textId="77777777" w:rsidR="00A42328" w:rsidRDefault="00A423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B08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11D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BAE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7B8A2" w14:textId="77777777" w:rsidR="00A42328" w:rsidRDefault="00A42328" w:rsidP="009139A6">
      <w:r>
        <w:separator/>
      </w:r>
    </w:p>
  </w:footnote>
  <w:footnote w:type="continuationSeparator" w:id="0">
    <w:p w14:paraId="2B216160" w14:textId="77777777" w:rsidR="00A42328" w:rsidRDefault="00A423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92A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ACB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464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328"/>
    <w:rsid w:val="000666E0"/>
    <w:rsid w:val="002510B7"/>
    <w:rsid w:val="005C130B"/>
    <w:rsid w:val="00826F5C"/>
    <w:rsid w:val="009139A6"/>
    <w:rsid w:val="009448BB"/>
    <w:rsid w:val="00947624"/>
    <w:rsid w:val="00A3176C"/>
    <w:rsid w:val="00A42328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E4A52"/>
  <w15:chartTrackingRefBased/>
  <w15:docId w15:val="{16C3A6AB-575E-411C-9254-E28EF3699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423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2022-11-04T13:27:00Z</dcterms:created>
  <dcterms:modified xsi:type="dcterms:W3CDTF">2022-11-04T13:27:00Z</dcterms:modified>
</cp:coreProperties>
</file>